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467E" w14:textId="77777777" w:rsidR="000635ED" w:rsidRDefault="000635ED" w:rsidP="00063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GODDALE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B60173" w14:textId="77777777" w:rsidR="000635ED" w:rsidRDefault="000635ED" w:rsidP="00063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Yeovilton, Somerset. Carpenter.</w:t>
      </w:r>
    </w:p>
    <w:p w14:paraId="42628307" w14:textId="77777777" w:rsidR="000635ED" w:rsidRDefault="000635ED" w:rsidP="000635ED">
      <w:pPr>
        <w:rPr>
          <w:rFonts w:ascii="Times New Roman" w:hAnsi="Times New Roman" w:cs="Times New Roman"/>
        </w:rPr>
      </w:pPr>
    </w:p>
    <w:p w14:paraId="58496CBF" w14:textId="77777777" w:rsidR="000635ED" w:rsidRDefault="000635ED" w:rsidP="000635ED">
      <w:pPr>
        <w:rPr>
          <w:rFonts w:ascii="Times New Roman" w:hAnsi="Times New Roman" w:cs="Times New Roman"/>
        </w:rPr>
      </w:pPr>
    </w:p>
    <w:p w14:paraId="13DDC6FD" w14:textId="77777777" w:rsidR="000635ED" w:rsidRDefault="000635ED" w:rsidP="00063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Peter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Culmestowe</w:t>
      </w:r>
      <w:proofErr w:type="spellEnd"/>
    </w:p>
    <w:p w14:paraId="3E278518" w14:textId="77777777" w:rsidR="000635ED" w:rsidRDefault="000635ED" w:rsidP="000635E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Curry </w:t>
      </w:r>
      <w:proofErr w:type="spellStart"/>
      <w:r>
        <w:rPr>
          <w:rFonts w:ascii="Times New Roman" w:hAnsi="Times New Roman" w:cs="Times New Roman"/>
        </w:rPr>
        <w:t>Rivel</w:t>
      </w:r>
      <w:proofErr w:type="spellEnd"/>
      <w:r>
        <w:rPr>
          <w:rFonts w:ascii="Times New Roman" w:hAnsi="Times New Roman" w:cs="Times New Roman"/>
        </w:rPr>
        <w:t xml:space="preserve">(q.v.), John Palmer of </w:t>
      </w:r>
      <w:proofErr w:type="spellStart"/>
      <w:r>
        <w:rPr>
          <w:rFonts w:ascii="Times New Roman" w:hAnsi="Times New Roman" w:cs="Times New Roman"/>
        </w:rPr>
        <w:t>Langport</w:t>
      </w:r>
      <w:proofErr w:type="spellEnd"/>
      <w:r>
        <w:rPr>
          <w:rFonts w:ascii="Times New Roman" w:hAnsi="Times New Roman" w:cs="Times New Roman"/>
        </w:rPr>
        <w:t xml:space="preserve">(q.v.) </w:t>
      </w:r>
      <w:r>
        <w:rPr>
          <w:rFonts w:ascii="Times New Roman" w:hAnsi="Times New Roman" w:cs="Times New Roman"/>
        </w:rPr>
        <w:tab/>
        <w:t>and John Couper of Bridgewater(q.v.).</w:t>
      </w:r>
    </w:p>
    <w:p w14:paraId="0D29B181" w14:textId="77777777" w:rsidR="000635ED" w:rsidRDefault="000635ED" w:rsidP="00063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38B55CB" w14:textId="77777777" w:rsidR="000635ED" w:rsidRDefault="000635ED" w:rsidP="000635ED">
      <w:pPr>
        <w:rPr>
          <w:rFonts w:ascii="Times New Roman" w:hAnsi="Times New Roman" w:cs="Times New Roman"/>
        </w:rPr>
      </w:pPr>
    </w:p>
    <w:p w14:paraId="6366FB80" w14:textId="77777777" w:rsidR="000635ED" w:rsidRDefault="000635ED" w:rsidP="000635ED">
      <w:pPr>
        <w:rPr>
          <w:rFonts w:ascii="Times New Roman" w:hAnsi="Times New Roman" w:cs="Times New Roman"/>
        </w:rPr>
      </w:pPr>
    </w:p>
    <w:p w14:paraId="00CB4488" w14:textId="77777777" w:rsidR="000635ED" w:rsidRDefault="000635ED" w:rsidP="00063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April 2019</w:t>
      </w:r>
    </w:p>
    <w:p w14:paraId="7ECF8710" w14:textId="77777777" w:rsidR="006B2F86" w:rsidRPr="00E71FC3" w:rsidRDefault="000635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9A5F4" w14:textId="77777777" w:rsidR="000635ED" w:rsidRDefault="000635ED" w:rsidP="00E71FC3">
      <w:r>
        <w:separator/>
      </w:r>
    </w:p>
  </w:endnote>
  <w:endnote w:type="continuationSeparator" w:id="0">
    <w:p w14:paraId="103FC682" w14:textId="77777777" w:rsidR="000635ED" w:rsidRDefault="000635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E8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D5D75" w14:textId="77777777" w:rsidR="000635ED" w:rsidRDefault="000635ED" w:rsidP="00E71FC3">
      <w:r>
        <w:separator/>
      </w:r>
    </w:p>
  </w:footnote>
  <w:footnote w:type="continuationSeparator" w:id="0">
    <w:p w14:paraId="16FA075F" w14:textId="77777777" w:rsidR="000635ED" w:rsidRDefault="000635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5ED"/>
    <w:rsid w:val="000635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B9D93"/>
  <w15:chartTrackingRefBased/>
  <w15:docId w15:val="{CF9673C1-E1CE-4C28-8D19-BCBA3A7F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5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35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2019-05-05T20:13:00Z</dcterms:created>
  <dcterms:modified xsi:type="dcterms:W3CDTF">2019-05-05T20:13:00Z</dcterms:modified>
</cp:coreProperties>
</file>